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POTERONCE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8564D" w:rsidRDefault="00C8564D" w:rsidP="00C85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C85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64D" w:rsidRDefault="00C8564D" w:rsidP="00564E3C">
      <w:pPr>
        <w:spacing w:after="0" w:line="240" w:lineRule="auto"/>
      </w:pPr>
      <w:r>
        <w:separator/>
      </w:r>
    </w:p>
  </w:endnote>
  <w:endnote w:type="continuationSeparator" w:id="0">
    <w:p w:rsidR="00C8564D" w:rsidRDefault="00C856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8564D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64D" w:rsidRDefault="00C8564D" w:rsidP="00564E3C">
      <w:pPr>
        <w:spacing w:after="0" w:line="240" w:lineRule="auto"/>
      </w:pPr>
      <w:r>
        <w:separator/>
      </w:r>
    </w:p>
  </w:footnote>
  <w:footnote w:type="continuationSeparator" w:id="0">
    <w:p w:rsidR="00C8564D" w:rsidRDefault="00C856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64D"/>
    <w:rsid w:val="00372DC6"/>
    <w:rsid w:val="00564E3C"/>
    <w:rsid w:val="0064591D"/>
    <w:rsid w:val="00C8564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E44DD"/>
  <w15:chartTrackingRefBased/>
  <w15:docId w15:val="{3A50A956-6979-4FF1-86BB-959D79F88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2016-01-20T22:22:00Z</dcterms:created>
  <dcterms:modified xsi:type="dcterms:W3CDTF">2016-01-20T22:23:00Z</dcterms:modified>
</cp:coreProperties>
</file>